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11603A" w:rsidRDefault="00B403B1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3B1">
              <w:rPr>
                <w:b/>
                <w:sz w:val="26"/>
                <w:szCs w:val="26"/>
                <w:lang w:val="en-US"/>
              </w:rPr>
              <w:t>203B_183</w:t>
            </w:r>
          </w:p>
        </w:tc>
      </w:tr>
      <w:tr w:rsidR="0055375D" w:rsidRPr="00C44B8B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B403B1" w:rsidRDefault="00B403B1" w:rsidP="00B403B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B403B1">
              <w:rPr>
                <w:b/>
                <w:sz w:val="26"/>
                <w:szCs w:val="26"/>
                <w:lang w:val="en-US"/>
              </w:rPr>
              <w:t>2271861</w:t>
            </w:r>
            <w:r w:rsidR="0055375D" w:rsidRPr="00B403B1">
              <w:rPr>
                <w:b/>
                <w:sz w:val="26"/>
                <w:szCs w:val="26"/>
                <w:lang w:val="en-US"/>
              </w:rPr>
              <w:t xml:space="preserve">             </w:t>
            </w:r>
            <w:bookmarkEnd w:id="1"/>
          </w:p>
        </w:tc>
      </w:tr>
    </w:tbl>
    <w:tbl>
      <w:tblPr>
        <w:tblpPr w:leftFromText="180" w:rightFromText="180" w:vertAnchor="text" w:horzAnchor="margin" w:tblpXSpec="right" w:tblpY="-643"/>
        <w:tblW w:w="5118" w:type="dxa"/>
        <w:tblLook w:val="04A0" w:firstRow="1" w:lastRow="0" w:firstColumn="1" w:lastColumn="0" w:noHBand="0" w:noVBand="1"/>
      </w:tblPr>
      <w:tblGrid>
        <w:gridCol w:w="5118"/>
      </w:tblGrid>
      <w:tr w:rsidR="00C55BD3" w:rsidRPr="002F2E7C" w:rsidTr="004C15F6">
        <w:tc>
          <w:tcPr>
            <w:tcW w:w="5118" w:type="dxa"/>
          </w:tcPr>
          <w:p w:rsidR="00C55BD3" w:rsidRPr="002F2E7C" w:rsidRDefault="00C55BD3" w:rsidP="004C15F6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4"/>
                <w:szCs w:val="24"/>
              </w:rPr>
            </w:pPr>
            <w:r w:rsidRPr="002F2E7C">
              <w:rPr>
                <w:b/>
                <w:sz w:val="24"/>
                <w:szCs w:val="24"/>
              </w:rPr>
              <w:t>«УТВЕРЖДАЮ»</w:t>
            </w:r>
          </w:p>
        </w:tc>
      </w:tr>
      <w:tr w:rsidR="00C55BD3" w:rsidRPr="002F2E7C" w:rsidTr="004C15F6">
        <w:tc>
          <w:tcPr>
            <w:tcW w:w="5118" w:type="dxa"/>
          </w:tcPr>
          <w:p w:rsidR="00C55BD3" w:rsidRPr="002F2E7C" w:rsidRDefault="00C55BD3" w:rsidP="004C15F6">
            <w:pPr>
              <w:ind w:firstLine="0"/>
              <w:jc w:val="left"/>
              <w:rPr>
                <w:sz w:val="24"/>
                <w:szCs w:val="24"/>
              </w:rPr>
            </w:pPr>
            <w:r w:rsidRPr="002F2E7C">
              <w:rPr>
                <w:sz w:val="24"/>
                <w:szCs w:val="24"/>
              </w:rPr>
              <w:t xml:space="preserve">     Первый заместитель директора – </w:t>
            </w:r>
          </w:p>
          <w:p w:rsidR="00C55BD3" w:rsidRPr="002F2E7C" w:rsidRDefault="00C55BD3" w:rsidP="004C15F6">
            <w:pPr>
              <w:ind w:firstLine="0"/>
              <w:jc w:val="left"/>
              <w:rPr>
                <w:sz w:val="24"/>
                <w:szCs w:val="24"/>
              </w:rPr>
            </w:pPr>
            <w:r w:rsidRPr="002F2E7C">
              <w:rPr>
                <w:sz w:val="24"/>
                <w:szCs w:val="24"/>
              </w:rPr>
              <w:t xml:space="preserve">     главный инженер филиала</w:t>
            </w:r>
          </w:p>
        </w:tc>
      </w:tr>
      <w:tr w:rsidR="00C55BD3" w:rsidRPr="002F2E7C" w:rsidTr="004C15F6">
        <w:tc>
          <w:tcPr>
            <w:tcW w:w="5118" w:type="dxa"/>
          </w:tcPr>
          <w:p w:rsidR="00C55BD3" w:rsidRPr="002F2E7C" w:rsidRDefault="00C55BD3" w:rsidP="004C15F6">
            <w:pPr>
              <w:ind w:firstLine="0"/>
              <w:jc w:val="center"/>
              <w:rPr>
                <w:sz w:val="24"/>
                <w:szCs w:val="24"/>
              </w:rPr>
            </w:pPr>
            <w:r w:rsidRPr="002F2E7C">
              <w:rPr>
                <w:sz w:val="24"/>
                <w:szCs w:val="24"/>
              </w:rPr>
              <w:t xml:space="preserve"> ПАО «МРСК Центра» - «Воронежэнерго»</w:t>
            </w:r>
          </w:p>
        </w:tc>
      </w:tr>
      <w:tr w:rsidR="00C55BD3" w:rsidRPr="002F2E7C" w:rsidTr="004C15F6">
        <w:tc>
          <w:tcPr>
            <w:tcW w:w="5118" w:type="dxa"/>
          </w:tcPr>
          <w:p w:rsidR="00C55BD3" w:rsidRPr="002F2E7C" w:rsidRDefault="00C55BD3" w:rsidP="004C15F6">
            <w:pPr>
              <w:ind w:firstLine="0"/>
              <w:jc w:val="center"/>
              <w:rPr>
                <w:sz w:val="24"/>
                <w:szCs w:val="24"/>
              </w:rPr>
            </w:pPr>
            <w:r w:rsidRPr="002F2E7C">
              <w:rPr>
                <w:sz w:val="24"/>
                <w:szCs w:val="24"/>
              </w:rPr>
              <w:t xml:space="preserve">__________________ </w:t>
            </w:r>
            <w:r w:rsidRPr="002F2E7C">
              <w:rPr>
                <w:b/>
                <w:sz w:val="24"/>
                <w:szCs w:val="24"/>
              </w:rPr>
              <w:t>В.А. Антонов</w:t>
            </w:r>
          </w:p>
        </w:tc>
      </w:tr>
      <w:tr w:rsidR="00C55BD3" w:rsidRPr="002F2E7C" w:rsidTr="004C15F6">
        <w:tc>
          <w:tcPr>
            <w:tcW w:w="5118" w:type="dxa"/>
          </w:tcPr>
          <w:p w:rsidR="00C55BD3" w:rsidRPr="002F2E7C" w:rsidRDefault="00C55BD3" w:rsidP="004C15F6">
            <w:pPr>
              <w:spacing w:line="276" w:lineRule="auto"/>
              <w:ind w:right="-2" w:firstLine="0"/>
              <w:jc w:val="center"/>
              <w:rPr>
                <w:sz w:val="24"/>
                <w:szCs w:val="24"/>
              </w:rPr>
            </w:pPr>
            <w:r w:rsidRPr="002F2E7C">
              <w:rPr>
                <w:sz w:val="24"/>
                <w:szCs w:val="24"/>
              </w:rPr>
              <w:t>«_____» _________________ 20</w:t>
            </w:r>
            <w:r>
              <w:rPr>
                <w:sz w:val="24"/>
                <w:szCs w:val="24"/>
              </w:rPr>
              <w:t>20</w:t>
            </w:r>
            <w:r w:rsidRPr="002F2E7C">
              <w:rPr>
                <w:sz w:val="24"/>
                <w:szCs w:val="24"/>
              </w:rPr>
              <w:t xml:space="preserve"> г.</w:t>
            </w:r>
          </w:p>
        </w:tc>
      </w:tr>
    </w:tbl>
    <w:p w:rsidR="001F5706" w:rsidRPr="00697DC5" w:rsidRDefault="0026453A" w:rsidP="00C55BD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</w:r>
    </w:p>
    <w:p w:rsidR="0026453A" w:rsidRPr="00697DC5" w:rsidRDefault="0026453A" w:rsidP="0026453A"/>
    <w:p w:rsidR="0026453A" w:rsidRPr="00697DC5" w:rsidRDefault="0026453A" w:rsidP="0026453A"/>
    <w:p w:rsidR="00C55BD3" w:rsidRDefault="00C55BD3" w:rsidP="004F6968">
      <w:pPr>
        <w:pStyle w:val="2"/>
        <w:numPr>
          <w:ilvl w:val="0"/>
          <w:numId w:val="0"/>
        </w:numPr>
        <w:spacing w:after="120"/>
      </w:pPr>
    </w:p>
    <w:p w:rsidR="00C55BD3" w:rsidRDefault="00C55BD3" w:rsidP="004F6968">
      <w:pPr>
        <w:pStyle w:val="2"/>
        <w:numPr>
          <w:ilvl w:val="0"/>
          <w:numId w:val="0"/>
        </w:numPr>
        <w:spacing w:after="120"/>
      </w:pPr>
    </w:p>
    <w:p w:rsidR="00C55BD3" w:rsidRDefault="00C55BD3" w:rsidP="004F6968">
      <w:pPr>
        <w:pStyle w:val="2"/>
        <w:numPr>
          <w:ilvl w:val="0"/>
          <w:numId w:val="0"/>
        </w:numPr>
        <w:spacing w:after="120"/>
      </w:pPr>
    </w:p>
    <w:p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:rsidR="004F6968" w:rsidRPr="0016204E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</w:t>
      </w:r>
      <w:r w:rsidR="007F4188" w:rsidRPr="00550754">
        <w:rPr>
          <w:b/>
          <w:sz w:val="26"/>
          <w:szCs w:val="26"/>
        </w:rPr>
        <w:t>ов</w:t>
      </w:r>
      <w:r w:rsidR="00550754">
        <w:rPr>
          <w:b/>
          <w:sz w:val="26"/>
          <w:szCs w:val="26"/>
        </w:rPr>
        <w:t xml:space="preserve"> (</w:t>
      </w:r>
      <w:r w:rsidR="003905B5" w:rsidRPr="00550754">
        <w:rPr>
          <w:b/>
          <w:sz w:val="26"/>
          <w:szCs w:val="26"/>
        </w:rPr>
        <w:t>Болт анкерный 8х120 с крюком</w:t>
      </w:r>
      <w:r w:rsidR="00550754">
        <w:rPr>
          <w:b/>
          <w:sz w:val="26"/>
          <w:szCs w:val="26"/>
        </w:rPr>
        <w:t>)</w:t>
      </w:r>
      <w:r w:rsidR="00BA2D8F">
        <w:rPr>
          <w:b/>
          <w:sz w:val="26"/>
          <w:szCs w:val="26"/>
        </w:rPr>
        <w:t>.</w:t>
      </w:r>
      <w:r w:rsidR="009C0389" w:rsidRPr="00550754">
        <w:rPr>
          <w:b/>
          <w:sz w:val="26"/>
          <w:szCs w:val="26"/>
        </w:rPr>
        <w:t xml:space="preserve"> Лот № </w:t>
      </w:r>
      <w:r w:rsidR="00BD2843" w:rsidRPr="00BA2D8F">
        <w:rPr>
          <w:b/>
          <w:sz w:val="26"/>
          <w:szCs w:val="26"/>
          <w:u w:val="single"/>
        </w:rPr>
        <w:t>203</w:t>
      </w:r>
      <w:r w:rsidR="00BD2843" w:rsidRPr="00BA2D8F">
        <w:rPr>
          <w:b/>
          <w:sz w:val="26"/>
          <w:szCs w:val="26"/>
          <w:u w:val="single"/>
          <w:lang w:val="en-US"/>
        </w:rPr>
        <w:t>B</w:t>
      </w:r>
    </w:p>
    <w:p w:rsidR="00C55BD3" w:rsidRPr="0016204E" w:rsidRDefault="00C55BD3" w:rsidP="00773399">
      <w:pPr>
        <w:ind w:firstLine="0"/>
        <w:jc w:val="center"/>
        <w:rPr>
          <w:b/>
          <w:sz w:val="26"/>
          <w:szCs w:val="26"/>
          <w:u w:val="single"/>
        </w:rPr>
      </w:pPr>
    </w:p>
    <w:p w:rsidR="00C55BD3" w:rsidRDefault="00C55BD3" w:rsidP="00C55BD3">
      <w:pPr>
        <w:pStyle w:val="Style3"/>
        <w:widowControl/>
        <w:spacing w:line="312" w:lineRule="exact"/>
      </w:pPr>
      <w:r>
        <w:t xml:space="preserve">ПАО «МРСК Центра» проводит закупку </w:t>
      </w:r>
      <w:r w:rsidRPr="00C55BD3">
        <w:t>болта анкерн</w:t>
      </w:r>
      <w:r>
        <w:t>ого</w:t>
      </w:r>
      <w:r w:rsidRPr="00C55BD3">
        <w:t xml:space="preserve"> 8х120 с крюком</w:t>
      </w:r>
      <w:r>
        <w:t xml:space="preserve"> для производства работ по программе мероприятий по снижению потерь электрической энергии в 2020г.</w:t>
      </w:r>
    </w:p>
    <w:p w:rsidR="00C55BD3" w:rsidRDefault="00C55BD3" w:rsidP="00C55BD3">
      <w:pPr>
        <w:pStyle w:val="Style3"/>
        <w:widowControl/>
        <w:spacing w:line="312" w:lineRule="exact"/>
      </w:pPr>
      <w:r>
        <w:t>Закупка производится на основании Плана закупок филиала ПАО «МРСК Центра» - «Воронежэнерго» на 2020 год.</w:t>
      </w:r>
    </w:p>
    <w:p w:rsidR="00C55BD3" w:rsidRDefault="00C55BD3" w:rsidP="00C55BD3">
      <w:pPr>
        <w:pStyle w:val="Style3"/>
        <w:widowControl/>
        <w:spacing w:line="317" w:lineRule="exact"/>
      </w:pPr>
      <w:r>
        <w:t xml:space="preserve">Поставщик обеспечивает поставку </w:t>
      </w:r>
      <w:r w:rsidRPr="00C55BD3">
        <w:t>болта анкерн</w:t>
      </w:r>
      <w:r>
        <w:t>ого</w:t>
      </w:r>
      <w:r w:rsidRPr="00C55BD3">
        <w:t xml:space="preserve"> 8х120 с крюком</w:t>
      </w:r>
      <w:r>
        <w:t xml:space="preserve"> в объемах и сроки установленные данным ТЗ. Поставка производится на склад получателя - филиала ПАО «МРСК Центра» - «Воронежэнерго»:</w:t>
      </w:r>
    </w:p>
    <w:tbl>
      <w:tblPr>
        <w:tblW w:w="104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076"/>
        <w:gridCol w:w="1962"/>
        <w:gridCol w:w="3617"/>
        <w:gridCol w:w="1276"/>
        <w:gridCol w:w="1559"/>
      </w:tblGrid>
      <w:tr w:rsidR="00C55BD3" w:rsidTr="004C15F6">
        <w:trPr>
          <w:trHeight w:val="748"/>
        </w:trPr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BD3" w:rsidRDefault="00C55BD3" w:rsidP="004C15F6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Филиал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BD3" w:rsidRDefault="00C55BD3" w:rsidP="004C15F6">
            <w:pPr>
              <w:pStyle w:val="Style6"/>
              <w:widowControl/>
              <w:ind w:left="240"/>
              <w:rPr>
                <w:rStyle w:val="FontStyle12"/>
              </w:rPr>
            </w:pPr>
            <w:r>
              <w:rPr>
                <w:rStyle w:val="FontStyle12"/>
              </w:rPr>
              <w:t xml:space="preserve">Вид транспорта 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BD3" w:rsidRDefault="00C55BD3" w:rsidP="004C15F6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Точка поставки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D3" w:rsidRDefault="00C55BD3" w:rsidP="004C15F6">
            <w:pPr>
              <w:pStyle w:val="Style6"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Срок поставки*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55BD3" w:rsidRDefault="00C55BD3" w:rsidP="004C15F6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Количество, шт</w:t>
            </w:r>
          </w:p>
        </w:tc>
      </w:tr>
      <w:tr w:rsidR="00C55BD3" w:rsidTr="004C15F6">
        <w:trPr>
          <w:trHeight w:val="483"/>
        </w:trPr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BD3" w:rsidRDefault="00C55BD3" w:rsidP="004C15F6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Воронежэнерго</w:t>
            </w:r>
          </w:p>
        </w:tc>
        <w:tc>
          <w:tcPr>
            <w:tcW w:w="1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BD3" w:rsidRDefault="00C55BD3" w:rsidP="004C15F6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Авто, ж/д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55BD3" w:rsidRDefault="00C55BD3" w:rsidP="004C15F6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BD3" w:rsidRDefault="00C55BD3" w:rsidP="004C15F6">
            <w:pPr>
              <w:pStyle w:val="Style6"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55BD3" w:rsidRDefault="0016204E" w:rsidP="004C15F6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2537</w:t>
            </w:r>
          </w:p>
        </w:tc>
      </w:tr>
    </w:tbl>
    <w:p w:rsidR="00C55BD3" w:rsidRDefault="00C55BD3" w:rsidP="00C55BD3">
      <w:pPr>
        <w:ind w:firstLine="0"/>
        <w:rPr>
          <w:b/>
          <w:sz w:val="24"/>
          <w:szCs w:val="24"/>
        </w:rPr>
      </w:pPr>
      <w:r>
        <w:rPr>
          <w:sz w:val="24"/>
          <w:szCs w:val="24"/>
        </w:rPr>
        <w:t>*в течении календарных дней, с момента заключения договора</w:t>
      </w:r>
    </w:p>
    <w:p w:rsidR="00C55BD3" w:rsidRPr="00550754" w:rsidRDefault="00C55BD3" w:rsidP="00773399">
      <w:pPr>
        <w:ind w:firstLine="0"/>
        <w:jc w:val="center"/>
        <w:rPr>
          <w:b/>
          <w:sz w:val="26"/>
          <w:szCs w:val="26"/>
        </w:rPr>
      </w:pPr>
    </w:p>
    <w:p w:rsidR="00612811" w:rsidRPr="00550754" w:rsidRDefault="00612811" w:rsidP="00773399">
      <w:pPr>
        <w:ind w:firstLine="0"/>
        <w:jc w:val="center"/>
        <w:rPr>
          <w:sz w:val="24"/>
          <w:szCs w:val="24"/>
        </w:rPr>
      </w:pPr>
    </w:p>
    <w:p w:rsidR="00BA2D8F" w:rsidRDefault="00BA2D8F" w:rsidP="00BA2D8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BA2D8F" w:rsidRDefault="00BA2D8F" w:rsidP="00BA2D8F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BA2D8F" w:rsidRDefault="00BA2D8F" w:rsidP="00BA2D8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A2D8F" w:rsidRDefault="00BA2D8F" w:rsidP="00BA2D8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BA2D8F" w:rsidRDefault="00BA2D8F" w:rsidP="00BA2D8F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BA2D8F" w:rsidRDefault="00BA2D8F" w:rsidP="00BA2D8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A2D8F" w:rsidRDefault="00BA2D8F" w:rsidP="00BA2D8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BA2D8F" w:rsidRDefault="00BA2D8F" w:rsidP="00BA2D8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A2D8F" w:rsidRDefault="00BA2D8F" w:rsidP="00BA2D8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A2D8F" w:rsidRDefault="00BA2D8F" w:rsidP="00BA2D8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BA2D8F" w:rsidRDefault="00BA2D8F" w:rsidP="00BA2D8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A2D8F" w:rsidRDefault="00BA2D8F" w:rsidP="00BA2D8F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договора на поставку метизов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A2D8F" w:rsidRDefault="00BA2D8F" w:rsidP="00BA2D8F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BA2D8F" w:rsidRDefault="00BA2D8F" w:rsidP="00BA2D8F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BA2D8F" w:rsidRDefault="00BA2D8F" w:rsidP="00BA2D8F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A2D8F" w:rsidRDefault="00BA2D8F" w:rsidP="00BA2D8F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BA2D8F" w:rsidRDefault="00BA2D8F" w:rsidP="00BA2D8F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A2D8F" w:rsidRDefault="00BA2D8F" w:rsidP="00BA2D8F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BA2D8F" w:rsidRDefault="00BA2D8F" w:rsidP="00BA2D8F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A2D8F" w:rsidRDefault="00BA2D8F" w:rsidP="00BA2D8F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BA2D8F" w:rsidRDefault="00BA2D8F" w:rsidP="00BA2D8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BA2D8F" w:rsidRDefault="00BA2D8F" w:rsidP="00BA2D8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BA2D8F" w:rsidRDefault="00BA2D8F" w:rsidP="00BA2D8F">
      <w:pPr>
        <w:spacing w:line="276" w:lineRule="auto"/>
        <w:rPr>
          <w:sz w:val="24"/>
          <w:szCs w:val="24"/>
        </w:rPr>
      </w:pPr>
    </w:p>
    <w:p w:rsidR="00BA2D8F" w:rsidRDefault="00BA2D8F" w:rsidP="00BA2D8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BA2D8F" w:rsidRDefault="00BA2D8F" w:rsidP="00BA2D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A2D8F" w:rsidRDefault="00BA2D8F" w:rsidP="00BA2D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2D8F" w:rsidRDefault="00BA2D8F" w:rsidP="00BA2D8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A2D8F" w:rsidRDefault="00BA2D8F" w:rsidP="00BA2D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A2D8F" w:rsidRDefault="00BA2D8F" w:rsidP="00BA2D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A2D8F" w:rsidRDefault="00BA2D8F" w:rsidP="00BA2D8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A2D8F" w:rsidRDefault="00BA2D8F" w:rsidP="00BA2D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BA2D8F" w:rsidRDefault="00BA2D8F" w:rsidP="00BA2D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BA2D8F" w:rsidRDefault="00BA2D8F" w:rsidP="00BA2D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BA2D8F" w:rsidRDefault="00BA2D8F" w:rsidP="00BA2D8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BA2D8F" w:rsidRDefault="00BA2D8F" w:rsidP="00BA2D8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метизов. </w:t>
      </w:r>
    </w:p>
    <w:p w:rsidR="00BA2D8F" w:rsidRDefault="00BA2D8F" w:rsidP="00BA2D8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BA2D8F" w:rsidRDefault="00BA2D8F" w:rsidP="00BA2D8F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BA2D8F" w:rsidRDefault="00BA2D8F" w:rsidP="00BA2D8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BA2D8F" w:rsidRDefault="00BA2D8F" w:rsidP="00BA2D8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A2D8F" w:rsidRDefault="00BA2D8F" w:rsidP="00BA2D8F">
      <w:pPr>
        <w:rPr>
          <w:sz w:val="26"/>
          <w:szCs w:val="26"/>
        </w:rPr>
      </w:pPr>
    </w:p>
    <w:p w:rsidR="00C55BD3" w:rsidRDefault="00C55BD3" w:rsidP="00C55B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5BD3" w:rsidRPr="00606A89" w:rsidRDefault="00C55BD3" w:rsidP="00C55B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5BD3" w:rsidRDefault="00C55BD3" w:rsidP="00C55BD3">
      <w:pPr>
        <w:ind w:firstLine="0"/>
        <w:rPr>
          <w:sz w:val="26"/>
          <w:szCs w:val="26"/>
        </w:rPr>
      </w:pPr>
      <w:r w:rsidRPr="008533E0">
        <w:rPr>
          <w:sz w:val="26"/>
          <w:szCs w:val="26"/>
          <w:u w:val="single"/>
        </w:rPr>
        <w:t>Начальник УРС</w:t>
      </w:r>
      <w:r>
        <w:rPr>
          <w:sz w:val="26"/>
          <w:szCs w:val="26"/>
        </w:rPr>
        <w:t xml:space="preserve">                                     ____________                                    </w:t>
      </w:r>
      <w:r>
        <w:rPr>
          <w:sz w:val="26"/>
          <w:szCs w:val="26"/>
          <w:u w:val="single"/>
        </w:rPr>
        <w:t xml:space="preserve">Битаров В.Л.                                                                                                                        </w:t>
      </w:r>
    </w:p>
    <w:p w:rsidR="00C55BD3" w:rsidRPr="004153BF" w:rsidRDefault="00C55BD3" w:rsidP="00C55BD3">
      <w:pPr>
        <w:ind w:firstLine="0"/>
        <w:rPr>
          <w:color w:val="00B0F0"/>
          <w:sz w:val="12"/>
          <w:szCs w:val="12"/>
        </w:rPr>
      </w:pPr>
      <w:r>
        <w:rPr>
          <w:sz w:val="22"/>
          <w:szCs w:val="22"/>
        </w:rPr>
        <w:t xml:space="preserve">        </w:t>
      </w:r>
      <w:r w:rsidRPr="004153BF">
        <w:rPr>
          <w:sz w:val="12"/>
          <w:szCs w:val="12"/>
        </w:rPr>
        <w:t xml:space="preserve">должность                                                                  </w:t>
      </w:r>
      <w:r>
        <w:rPr>
          <w:sz w:val="12"/>
          <w:szCs w:val="12"/>
        </w:rPr>
        <w:t xml:space="preserve">                                                                 </w:t>
      </w:r>
      <w:r w:rsidRPr="004153BF">
        <w:rPr>
          <w:sz w:val="12"/>
          <w:szCs w:val="12"/>
        </w:rPr>
        <w:t xml:space="preserve">  подпись                                          </w:t>
      </w:r>
      <w:r>
        <w:rPr>
          <w:sz w:val="12"/>
          <w:szCs w:val="12"/>
        </w:rPr>
        <w:t xml:space="preserve">                                </w:t>
      </w:r>
      <w:r w:rsidRPr="004153BF">
        <w:rPr>
          <w:sz w:val="12"/>
          <w:szCs w:val="12"/>
        </w:rPr>
        <w:t xml:space="preserve">        </w:t>
      </w:r>
      <w:r>
        <w:rPr>
          <w:sz w:val="12"/>
          <w:szCs w:val="12"/>
        </w:rPr>
        <w:t xml:space="preserve">                                </w:t>
      </w:r>
      <w:r w:rsidRPr="004153BF">
        <w:rPr>
          <w:sz w:val="12"/>
          <w:szCs w:val="12"/>
        </w:rPr>
        <w:t>Ф</w:t>
      </w:r>
      <w:r>
        <w:rPr>
          <w:sz w:val="12"/>
          <w:szCs w:val="12"/>
        </w:rPr>
        <w:t>.</w:t>
      </w:r>
      <w:r w:rsidRPr="004153BF">
        <w:rPr>
          <w:sz w:val="12"/>
          <w:szCs w:val="12"/>
        </w:rPr>
        <w:t xml:space="preserve"> И.О.         </w:t>
      </w:r>
    </w:p>
    <w:p w:rsidR="00C55BD3" w:rsidRDefault="00C55BD3" w:rsidP="00C55BD3">
      <w:pPr>
        <w:pStyle w:val="ad"/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C55BD3" w:rsidRDefault="00C55BD3" w:rsidP="00C55BD3">
      <w:pPr>
        <w:pStyle w:val="ad"/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4"/>
        <w:gridCol w:w="4714"/>
      </w:tblGrid>
      <w:tr w:rsidR="00C55BD3" w:rsidRPr="003D6745" w:rsidTr="004C15F6">
        <w:trPr>
          <w:jc w:val="center"/>
        </w:trPr>
        <w:tc>
          <w:tcPr>
            <w:tcW w:w="4784" w:type="dxa"/>
            <w:shd w:val="clear" w:color="auto" w:fill="auto"/>
            <w:hideMark/>
          </w:tcPr>
          <w:p w:rsidR="00C55BD3" w:rsidRPr="003D6745" w:rsidRDefault="00C55BD3" w:rsidP="004C15F6">
            <w:pPr>
              <w:rPr>
                <w:b/>
                <w:sz w:val="28"/>
                <w:szCs w:val="28"/>
              </w:rPr>
            </w:pPr>
          </w:p>
        </w:tc>
        <w:tc>
          <w:tcPr>
            <w:tcW w:w="4714" w:type="dxa"/>
            <w:shd w:val="clear" w:color="auto" w:fill="auto"/>
            <w:hideMark/>
          </w:tcPr>
          <w:p w:rsidR="00C55BD3" w:rsidRPr="003D6745" w:rsidRDefault="00C55BD3" w:rsidP="004C15F6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C55BD3" w:rsidRDefault="00C55BD3" w:rsidP="00C55BD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C55BD3" w:rsidRDefault="00C55BD3" w:rsidP="00C55BD3"/>
    <w:p w:rsidR="00C55BD3" w:rsidRDefault="00C55BD3" w:rsidP="00C55BD3"/>
    <w:p w:rsidR="00C55BD3" w:rsidRDefault="00C55BD3" w:rsidP="00C55BD3"/>
    <w:p w:rsidR="00C55BD3" w:rsidRDefault="00C55BD3" w:rsidP="00C55BD3"/>
    <w:p w:rsidR="00C55BD3" w:rsidRDefault="00C55BD3" w:rsidP="00C55BD3"/>
    <w:p w:rsidR="00C55BD3" w:rsidRDefault="00C55BD3" w:rsidP="00C55BD3"/>
    <w:p w:rsidR="00C55BD3" w:rsidRDefault="00C55BD3" w:rsidP="00C55BD3"/>
    <w:p w:rsidR="00C55BD3" w:rsidRDefault="00C55BD3" w:rsidP="00C55BD3"/>
    <w:p w:rsidR="00C55BD3" w:rsidRDefault="00C55BD3" w:rsidP="00C55BD3"/>
    <w:p w:rsidR="00C55BD3" w:rsidRDefault="00C55BD3" w:rsidP="00C55BD3"/>
    <w:p w:rsidR="00C55BD3" w:rsidRDefault="00C55BD3" w:rsidP="00C55BD3"/>
    <w:p w:rsidR="00C55BD3" w:rsidRDefault="00C55BD3" w:rsidP="00C55BD3"/>
    <w:p w:rsidR="00C55BD3" w:rsidRDefault="00C55BD3" w:rsidP="00C55BD3"/>
    <w:p w:rsidR="00C55BD3" w:rsidRPr="004153BF" w:rsidRDefault="00C55BD3" w:rsidP="00C55BD3">
      <w:pPr>
        <w:rPr>
          <w:sz w:val="16"/>
          <w:szCs w:val="16"/>
        </w:rPr>
      </w:pPr>
      <w:r w:rsidRPr="004153BF">
        <w:rPr>
          <w:sz w:val="16"/>
          <w:szCs w:val="16"/>
        </w:rPr>
        <w:t>Исп. Зельников Р.А.</w:t>
      </w:r>
    </w:p>
    <w:p w:rsidR="00C55BD3" w:rsidRPr="004153BF" w:rsidRDefault="00C55BD3" w:rsidP="00C55BD3">
      <w:pPr>
        <w:rPr>
          <w:sz w:val="16"/>
          <w:szCs w:val="16"/>
        </w:rPr>
      </w:pPr>
      <w:r w:rsidRPr="004153BF">
        <w:rPr>
          <w:sz w:val="16"/>
          <w:szCs w:val="16"/>
        </w:rPr>
        <w:t>Тел. 24-98</w:t>
      </w:r>
    </w:p>
    <w:p w:rsidR="008F73A3" w:rsidRPr="00697DC5" w:rsidRDefault="008F73A3" w:rsidP="00C55BD3">
      <w:pPr>
        <w:rPr>
          <w:sz w:val="22"/>
          <w:szCs w:val="22"/>
        </w:rPr>
      </w:pPr>
    </w:p>
    <w:sectPr w:rsidR="008F73A3" w:rsidRPr="00697DC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CC3" w:rsidRDefault="00631CC3">
      <w:r>
        <w:separator/>
      </w:r>
    </w:p>
  </w:endnote>
  <w:endnote w:type="continuationSeparator" w:id="0">
    <w:p w:rsidR="00631CC3" w:rsidRDefault="00631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CC3" w:rsidRDefault="00631CC3">
      <w:r>
        <w:separator/>
      </w:r>
    </w:p>
  </w:footnote>
  <w:footnote w:type="continuationSeparator" w:id="0">
    <w:p w:rsidR="00631CC3" w:rsidRDefault="00631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2C52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5B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04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D99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B5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17BE5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442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54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CC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395D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3FB7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03B1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2D8F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E4F"/>
    <w:rsid w:val="00BD7F17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5BD3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B5ED5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AE1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688DDFF-31D2-4300-AD60-5606E6D4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semiHidden/>
    <w:unhideWhenUsed/>
    <w:rsid w:val="00C55BD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C55BD3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0"/>
    <w:uiPriority w:val="99"/>
    <w:rsid w:val="00C55BD3"/>
    <w:pPr>
      <w:widowControl w:val="0"/>
      <w:autoSpaceDE w:val="0"/>
      <w:autoSpaceDN w:val="0"/>
      <w:adjustRightInd w:val="0"/>
      <w:spacing w:line="322" w:lineRule="exact"/>
      <w:ind w:firstLine="706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C55BD3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sz w:val="24"/>
      <w:szCs w:val="24"/>
    </w:rPr>
  </w:style>
  <w:style w:type="character" w:customStyle="1" w:styleId="FontStyle12">
    <w:name w:val="Font Style12"/>
    <w:uiPriority w:val="99"/>
    <w:rsid w:val="00C55BD3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4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33F01-81E8-4BD6-82DB-1A631FA58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C35801-153A-4FA3-ABA4-FFC5E5E0E8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91EF73-AFCE-45EB-885C-880781BC57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644170B-17A9-4049-8086-D6B5D0ED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0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Прач Владимир Викторович</cp:lastModifiedBy>
  <cp:revision>2</cp:revision>
  <cp:lastPrinted>2010-09-30T13:29:00Z</cp:lastPrinted>
  <dcterms:created xsi:type="dcterms:W3CDTF">2020-08-07T11:51:00Z</dcterms:created>
  <dcterms:modified xsi:type="dcterms:W3CDTF">2020-08-07T11:51:00Z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